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4BFCB5BD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F0451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9612FF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0760A6B6" w14:textId="0000BAFA" w:rsidR="005D72E0" w:rsidRDefault="00F04515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Chicago</w:t>
      </w:r>
      <w:r w:rsidR="005A78A1" w:rsidRPr="005A78A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</w:t>
      </w:r>
      <w:r w:rsidR="004C181D">
        <w:rPr>
          <w:rFonts w:cs="Arial"/>
          <w:bCs/>
          <w:sz w:val="22"/>
        </w:rPr>
        <w:t>A</w:t>
      </w:r>
      <w:r w:rsidR="00D30C8D">
        <w:rPr>
          <w:rFonts w:cs="Arial"/>
          <w:bCs/>
          <w:sz w:val="22"/>
        </w:rPr>
        <w:t>,</w:t>
      </w:r>
      <w:r w:rsidR="005A78A1" w:rsidRPr="005A78A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13</w:t>
      </w:r>
      <w:r w:rsidR="005A78A1" w:rsidRPr="005A78A1">
        <w:rPr>
          <w:rFonts w:cs="Arial"/>
          <w:bCs/>
          <w:sz w:val="22"/>
          <w:vertAlign w:val="superscript"/>
        </w:rPr>
        <w:t>th</w:t>
      </w:r>
      <w:r w:rsidR="005A78A1" w:rsidRPr="005A78A1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7</w:t>
      </w:r>
      <w:r w:rsidR="005A78A1" w:rsidRPr="005A78A1">
        <w:rPr>
          <w:rFonts w:cs="Arial"/>
          <w:bCs/>
          <w:sz w:val="22"/>
          <w:vertAlign w:val="superscript"/>
        </w:rPr>
        <w:t>th</w:t>
      </w:r>
      <w:r w:rsidR="005A78A1" w:rsidRPr="005A78A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CD4B1D" w:rsidRPr="00CD4B1D">
        <w:rPr>
          <w:rFonts w:cs="Arial"/>
          <w:bCs/>
          <w:sz w:val="22"/>
        </w:rPr>
        <w:t xml:space="preserve"> 2023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662E84">
        <w:rPr>
          <w:rFonts w:cs="Arial"/>
          <w:bCs/>
          <w:sz w:val="22"/>
        </w:rPr>
        <w:t>3</w:t>
      </w:r>
      <w:r w:rsidR="005D72E0" w:rsidRPr="005D72E0">
        <w:rPr>
          <w:rFonts w:cs="Arial"/>
          <w:bCs/>
          <w:sz w:val="22"/>
        </w:rPr>
        <w:t>xxxx)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editorials</cp:lastModifiedBy>
  <cp:revision>7</cp:revision>
  <dcterms:created xsi:type="dcterms:W3CDTF">2023-05-09T09:25:00Z</dcterms:created>
  <dcterms:modified xsi:type="dcterms:W3CDTF">2023-10-26T22:50:00Z</dcterms:modified>
</cp:coreProperties>
</file>